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AB465F" w:rsidRDefault="00AB465F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AB465F" w:rsidRDefault="00AB465F" w:rsidP="00D648B0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предоставления муниципальной услуги _________________</w:t>
      </w: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__________________________________________________</w:t>
      </w: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AB465F" w:rsidRPr="003B6721" w:rsidRDefault="00AB465F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AB465F" w:rsidRPr="004658C2" w:rsidRDefault="00AB465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AB465F" w:rsidRDefault="00AB465F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AB465F" w:rsidRDefault="00AB465F" w:rsidP="003B6721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AB465F" w:rsidRDefault="00AB465F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AB465F" w:rsidRDefault="00AB465F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B465F" w:rsidRDefault="00AB465F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AB465F" w:rsidRDefault="00AB465F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B465F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B465F" w:rsidRPr="00D648B0" w:rsidRDefault="00AB465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AB465F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3B6721"/>
    <w:rsid w:val="004658C2"/>
    <w:rsid w:val="00466046"/>
    <w:rsid w:val="007E540A"/>
    <w:rsid w:val="008524D2"/>
    <w:rsid w:val="008A7BF5"/>
    <w:rsid w:val="00AB465F"/>
    <w:rsid w:val="00B74A81"/>
    <w:rsid w:val="00D64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04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336</Words>
  <Characters>1916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малолокнянский сельсовет</cp:lastModifiedBy>
  <cp:revision>2</cp:revision>
  <dcterms:created xsi:type="dcterms:W3CDTF">2018-02-01T13:24:00Z</dcterms:created>
  <dcterms:modified xsi:type="dcterms:W3CDTF">2018-02-01T13:24:00Z</dcterms:modified>
</cp:coreProperties>
</file>